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4FD9B" w14:textId="141FA533" w:rsidR="00BA00AB" w:rsidRDefault="006A0D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   (fl.1478-83)</w:t>
      </w:r>
    </w:p>
    <w:p w14:paraId="1D114376" w14:textId="097CC376" w:rsidR="006A0DDB" w:rsidRDefault="006A0D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12633347" w14:textId="02B2E11F" w:rsidR="006A0DDB" w:rsidRDefault="006A0D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7309D3" w14:textId="0F4CB9E7" w:rsidR="006A0DDB" w:rsidRDefault="006A0D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8479A9" w14:textId="486A1B29" w:rsidR="006A0DDB" w:rsidRDefault="006A0D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1478-9</w:t>
      </w:r>
      <w:r>
        <w:rPr>
          <w:rFonts w:ascii="Times New Roman" w:hAnsi="Times New Roman" w:cs="Times New Roman"/>
          <w:sz w:val="24"/>
          <w:szCs w:val="24"/>
        </w:rPr>
        <w:tab/>
        <w:t xml:space="preserve">B.A.    </w:t>
      </w:r>
      <w:r>
        <w:rPr>
          <w:rFonts w:ascii="Times New Roman" w:hAnsi="Times New Roman" w:cs="Times New Roman"/>
          <w:sz w:val="24"/>
          <w:szCs w:val="24"/>
        </w:rPr>
        <w:t>(Alumni Cantab. vol.1 part 4 p.3</w:t>
      </w:r>
      <w:r>
        <w:rPr>
          <w:rFonts w:ascii="Times New Roman" w:hAnsi="Times New Roman" w:cs="Times New Roman"/>
          <w:sz w:val="24"/>
          <w:szCs w:val="24"/>
        </w:rPr>
        <w:t>31)</w:t>
      </w:r>
    </w:p>
    <w:p w14:paraId="29A0DD3F" w14:textId="3C2DBAA5" w:rsidR="006A0DDB" w:rsidRDefault="006A0D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1482-3</w:t>
      </w:r>
      <w:r>
        <w:rPr>
          <w:rFonts w:ascii="Times New Roman" w:hAnsi="Times New Roman" w:cs="Times New Roman"/>
          <w:sz w:val="24"/>
          <w:szCs w:val="24"/>
        </w:rPr>
        <w:tab/>
        <w:t>M.A.   (ibid.)</w:t>
      </w:r>
    </w:p>
    <w:p w14:paraId="415E185E" w14:textId="51D9B27A" w:rsidR="006A0DDB" w:rsidRDefault="006A0D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A0D47A" w14:textId="60042436" w:rsidR="006A0DDB" w:rsidRDefault="006A0D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EE07EE" w14:textId="5781C539" w:rsidR="006A0DDB" w:rsidRPr="006A0DDB" w:rsidRDefault="006A0D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2021</w:t>
      </w:r>
    </w:p>
    <w:sectPr w:rsidR="006A0DDB" w:rsidRPr="006A0D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BFBFC" w14:textId="77777777" w:rsidR="006A0DDB" w:rsidRDefault="006A0DDB" w:rsidP="009139A6">
      <w:r>
        <w:separator/>
      </w:r>
    </w:p>
  </w:endnote>
  <w:endnote w:type="continuationSeparator" w:id="0">
    <w:p w14:paraId="5CE8FAC5" w14:textId="77777777" w:rsidR="006A0DDB" w:rsidRDefault="006A0D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87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4D9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CDB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1F8F3" w14:textId="77777777" w:rsidR="006A0DDB" w:rsidRDefault="006A0DDB" w:rsidP="009139A6">
      <w:r>
        <w:separator/>
      </w:r>
    </w:p>
  </w:footnote>
  <w:footnote w:type="continuationSeparator" w:id="0">
    <w:p w14:paraId="7F6C33FB" w14:textId="77777777" w:rsidR="006A0DDB" w:rsidRDefault="006A0D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4AD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0FF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F13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DDB"/>
    <w:rsid w:val="000666E0"/>
    <w:rsid w:val="002510B7"/>
    <w:rsid w:val="005C130B"/>
    <w:rsid w:val="006A0DD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CFB7B"/>
  <w15:chartTrackingRefBased/>
  <w15:docId w15:val="{A9887738-D7E0-48D3-B98D-8EA72764F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2021-12-28T12:40:00Z</dcterms:created>
  <dcterms:modified xsi:type="dcterms:W3CDTF">2021-12-28T12:42:00Z</dcterms:modified>
</cp:coreProperties>
</file>